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A5FEDB" w14:textId="77777777" w:rsidR="00694A0A" w:rsidRDefault="00694A0A" w:rsidP="00694A0A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FREY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fl.1402)</w:t>
      </w:r>
    </w:p>
    <w:p w14:paraId="4E2F0913" w14:textId="77777777" w:rsidR="00694A0A" w:rsidRDefault="00694A0A" w:rsidP="00694A0A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D7BFEEE" w14:textId="77777777" w:rsidR="00694A0A" w:rsidRDefault="00694A0A" w:rsidP="00694A0A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18EFF948" w14:textId="77777777" w:rsidR="00694A0A" w:rsidRDefault="00694A0A" w:rsidP="00694A0A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Apr.1402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to whom Sir Richard de </w:t>
      </w:r>
      <w:proofErr w:type="spellStart"/>
      <w:r>
        <w:rPr>
          <w:rFonts w:ascii="Times New Roman" w:hAnsi="Times New Roman" w:cs="Times New Roman"/>
          <w:sz w:val="24"/>
          <w:szCs w:val="24"/>
        </w:rPr>
        <w:t>Arundell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granted his </w:t>
      </w:r>
      <w:proofErr w:type="gramStart"/>
      <w:r>
        <w:rPr>
          <w:rFonts w:ascii="Times New Roman" w:hAnsi="Times New Roman" w:cs="Times New Roman"/>
          <w:sz w:val="24"/>
          <w:szCs w:val="24"/>
        </w:rPr>
        <w:t>manor</w:t>
      </w:r>
      <w:proofErr w:type="gramEnd"/>
    </w:p>
    <w:p w14:paraId="493B0CB5" w14:textId="77777777" w:rsidR="00694A0A" w:rsidRDefault="00694A0A" w:rsidP="00694A0A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of </w:t>
      </w:r>
      <w:r w:rsidRPr="001E1C0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Brandon and its appurtenances in the county of Warwick </w:t>
      </w:r>
      <w:proofErr w:type="gramStart"/>
      <w:r w:rsidRPr="001E1C05">
        <w:rPr>
          <w:rFonts w:ascii="Times New Roman" w:hAnsi="Times New Roman" w:cs="Times New Roman"/>
          <w:sz w:val="24"/>
          <w:szCs w:val="24"/>
          <w:shd w:val="clear" w:color="auto" w:fill="FFFFFF"/>
        </w:rPr>
        <w:t>and also</w:t>
      </w:r>
      <w:proofErr w:type="gramEnd"/>
      <w:r w:rsidRPr="001E1C0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all claims in all other lands, tenements, rents, reversions, services, fees and advowsons and all other appurtenances in the counties of Warwick, Leicester, Northampton and Shropshire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79635584" w14:textId="77777777" w:rsidR="00694A0A" w:rsidRDefault="00694A0A" w:rsidP="00694A0A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(</w:t>
      </w:r>
      <w:hyperlink r:id="rId6" w:history="1">
        <w:r w:rsidRPr="00451326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</w:rPr>
          <w:t>www.mss-cat.nottingham.ac.uk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ref. Mi D 4728)</w:t>
      </w:r>
    </w:p>
    <w:p w14:paraId="72D49A04" w14:textId="77777777" w:rsidR="00694A0A" w:rsidRDefault="00694A0A" w:rsidP="00694A0A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1258F66" w14:textId="77777777" w:rsidR="00694A0A" w:rsidRDefault="00694A0A" w:rsidP="00694A0A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8FB374F" w14:textId="77777777" w:rsidR="00694A0A" w:rsidRDefault="00694A0A" w:rsidP="00694A0A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14 March 2021</w:t>
      </w:r>
    </w:p>
    <w:p w14:paraId="6842C25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C343C6" w14:textId="77777777" w:rsidR="00694A0A" w:rsidRDefault="00694A0A" w:rsidP="009139A6">
      <w:r>
        <w:separator/>
      </w:r>
    </w:p>
  </w:endnote>
  <w:endnote w:type="continuationSeparator" w:id="0">
    <w:p w14:paraId="39E7F156" w14:textId="77777777" w:rsidR="00694A0A" w:rsidRDefault="00694A0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DD73F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A1E8E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3C576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2769B0" w14:textId="77777777" w:rsidR="00694A0A" w:rsidRDefault="00694A0A" w:rsidP="009139A6">
      <w:r>
        <w:separator/>
      </w:r>
    </w:p>
  </w:footnote>
  <w:footnote w:type="continuationSeparator" w:id="0">
    <w:p w14:paraId="5DAFE5F4" w14:textId="77777777" w:rsidR="00694A0A" w:rsidRDefault="00694A0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C34D5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D3869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B786E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A0A"/>
    <w:rsid w:val="000666E0"/>
    <w:rsid w:val="002510B7"/>
    <w:rsid w:val="005C130B"/>
    <w:rsid w:val="00694A0A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83DCC7"/>
  <w15:chartTrackingRefBased/>
  <w15:docId w15:val="{D0439963-F2F5-46F5-A49A-21493CF59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94A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ss-cat.nottingha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2021-03-14T21:02:00Z</dcterms:created>
  <dcterms:modified xsi:type="dcterms:W3CDTF">2021-03-14T21:02:00Z</dcterms:modified>
</cp:coreProperties>
</file>